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50" w14:textId="67EF63C0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498B9B5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г. </w:t>
      </w:r>
      <w:r w:rsidR="0055778D">
        <w:rPr>
          <w:i/>
          <w:sz w:val="24"/>
          <w:szCs w:val="24"/>
        </w:rPr>
        <w:t>Петрозаводск</w:t>
      </w:r>
      <w:r w:rsidRPr="0096341C">
        <w:rPr>
          <w:noProof/>
          <w:sz w:val="24"/>
          <w:szCs w:val="24"/>
        </w:rPr>
        <w:tab/>
        <w:t>«___»________ 20</w:t>
      </w:r>
      <w:r w:rsidR="0055778D">
        <w:rPr>
          <w:noProof/>
          <w:sz w:val="24"/>
          <w:szCs w:val="24"/>
        </w:rPr>
        <w:t>16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0E71B02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дальнейшем  «Заказчик», в лице </w:t>
      </w:r>
      <w:r w:rsidR="0055778D" w:rsidRPr="0055778D">
        <w:rPr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96341C">
        <w:rPr>
          <w:sz w:val="24"/>
          <w:szCs w:val="24"/>
        </w:rPr>
        <w:t xml:space="preserve">, действующего на основании </w:t>
      </w:r>
      <w:r w:rsidR="0055778D" w:rsidRPr="0055778D">
        <w:rPr>
          <w:sz w:val="24"/>
          <w:szCs w:val="24"/>
        </w:rPr>
        <w:t>доверенности № 239-2016 от 01.01.2016 г</w:t>
      </w:r>
      <w:r w:rsidRPr="0096341C">
        <w:rPr>
          <w:sz w:val="24"/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Расходы (издержки) Подрядчика – обоснованные, осуществленные (понесенные), согласованные с Заказчиком  и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0ABA43A6" w:rsidR="00E4058F" w:rsidRPr="0055778D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501B0C" w:rsidRPr="00501B0C">
        <w:rPr>
          <w:b/>
          <w:sz w:val="24"/>
          <w:szCs w:val="24"/>
        </w:rPr>
        <w:t>Республика Карелия, Калевальский район, п. Новое Юшкозеро - здание гаража Юшкозерской ГЭС</w:t>
      </w:r>
      <w:r w:rsidR="0055778D" w:rsidRPr="0055778D">
        <w:rPr>
          <w:i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62EDF8B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0EF51852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proofErr w:type="spellStart"/>
      <w:r w:rsidR="002909F5">
        <w:rPr>
          <w:szCs w:val="24"/>
          <w:lang w:val="ru-RU"/>
        </w:rPr>
        <w:t>Подрадчика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77777777" w:rsidR="00E4058F" w:rsidRPr="0096341C" w:rsidRDefault="00E4058F" w:rsidP="00E4058F">
      <w:pPr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ПРЕДМЕТ ДОГОВОРА</w:t>
      </w:r>
    </w:p>
    <w:p w14:paraId="0B02DE73" w14:textId="78FB4963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96341C">
        <w:rPr>
          <w:i/>
          <w:sz w:val="24"/>
          <w:szCs w:val="24"/>
        </w:rPr>
        <w:t>на Объекте</w:t>
      </w:r>
      <w:r w:rsidRPr="0096341C">
        <w:rPr>
          <w:sz w:val="24"/>
          <w:szCs w:val="24"/>
        </w:rPr>
        <w:t xml:space="preserve">) </w:t>
      </w:r>
      <w:r w:rsidR="0055778D" w:rsidRPr="0055778D">
        <w:rPr>
          <w:sz w:val="24"/>
          <w:szCs w:val="24"/>
        </w:rPr>
        <w:t xml:space="preserve">по </w:t>
      </w:r>
      <w:r w:rsidR="0055778D" w:rsidRPr="001B7D07">
        <w:rPr>
          <w:b/>
          <w:sz w:val="24"/>
          <w:szCs w:val="24"/>
        </w:rPr>
        <w:t xml:space="preserve">реконструкции </w:t>
      </w:r>
      <w:r w:rsidR="00501B0C" w:rsidRPr="001B7D07">
        <w:rPr>
          <w:b/>
          <w:sz w:val="24"/>
          <w:szCs w:val="24"/>
        </w:rPr>
        <w:t>кровли гаража Юшкозерской</w:t>
      </w:r>
      <w:r w:rsidR="000338E2" w:rsidRPr="001B7D07">
        <w:rPr>
          <w:b/>
          <w:sz w:val="24"/>
          <w:szCs w:val="24"/>
        </w:rPr>
        <w:t xml:space="preserve"> ГЭС</w:t>
      </w:r>
      <w:r w:rsidR="0055778D" w:rsidRPr="0096341C">
        <w:rPr>
          <w:sz w:val="24"/>
          <w:szCs w:val="24"/>
        </w:rPr>
        <w:t xml:space="preserve"> </w:t>
      </w:r>
      <w:r w:rsidRPr="0096341C">
        <w:rPr>
          <w:sz w:val="24"/>
          <w:szCs w:val="24"/>
        </w:rPr>
        <w:t>в соответствии с Техническим заданием (Приложение №1 к настоящему Договору), предоставленным Заказчиком.</w:t>
      </w:r>
    </w:p>
    <w:p w14:paraId="0B02DE74" w14:textId="1F7BED10" w:rsidR="00E4058F" w:rsidRPr="0096341C" w:rsidRDefault="00613359" w:rsidP="0055778D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1.2. </w:t>
      </w:r>
      <w:r w:rsidR="00E4058F"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37ACD3A0" w:rsidR="00E4058F" w:rsidRPr="0096341C" w:rsidRDefault="00E4058F" w:rsidP="00613359">
      <w:pPr>
        <w:pStyle w:val="a9"/>
        <w:numPr>
          <w:ilvl w:val="1"/>
          <w:numId w:val="17"/>
        </w:numPr>
        <w:spacing w:line="240" w:lineRule="auto"/>
        <w:ind w:firstLine="207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DC64D36" w:rsidR="00E4058F" w:rsidRPr="0096341C" w:rsidRDefault="00613359" w:rsidP="00613359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1.4. </w:t>
      </w:r>
      <w:r w:rsidR="00E4058F" w:rsidRPr="0096341C">
        <w:rPr>
          <w:szCs w:val="24"/>
        </w:rPr>
        <w:t xml:space="preserve">Подрядчик обязуется выполнить Работы, указанные в п. 1.1 </w:t>
      </w:r>
      <w:r w:rsidR="00D4748C" w:rsidRPr="0096341C">
        <w:rPr>
          <w:szCs w:val="24"/>
        </w:rPr>
        <w:t>Договора, в</w:t>
      </w:r>
      <w:r w:rsidR="00E4058F" w:rsidRPr="0096341C">
        <w:rPr>
          <w:szCs w:val="24"/>
        </w:rPr>
        <w:t xml:space="preserve"> следующие сроки:</w:t>
      </w:r>
    </w:p>
    <w:p w14:paraId="0B02DE77" w14:textId="2D3ECDF5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613359">
        <w:rPr>
          <w:szCs w:val="24"/>
          <w:lang w:val="ru-RU"/>
        </w:rPr>
        <w:t xml:space="preserve"> </w:t>
      </w:r>
      <w:r w:rsidR="00C505ED">
        <w:rPr>
          <w:szCs w:val="24"/>
          <w:lang w:val="ru-RU"/>
        </w:rPr>
        <w:t>___</w:t>
      </w:r>
      <w:r w:rsidR="00613359">
        <w:rPr>
          <w:szCs w:val="24"/>
          <w:lang w:val="ru-RU"/>
        </w:rPr>
        <w:t xml:space="preserve"> ию</w:t>
      </w:r>
      <w:r w:rsidR="00501B0C">
        <w:rPr>
          <w:szCs w:val="24"/>
          <w:lang w:val="ru-RU"/>
        </w:rPr>
        <w:t>н</w:t>
      </w:r>
      <w:r w:rsidR="00613359">
        <w:rPr>
          <w:szCs w:val="24"/>
          <w:lang w:val="ru-RU"/>
        </w:rPr>
        <w:t>я 2016г.</w:t>
      </w:r>
    </w:p>
    <w:p w14:paraId="0B02DE78" w14:textId="0CAD0439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C505ED">
        <w:rPr>
          <w:szCs w:val="24"/>
          <w:lang w:val="ru-RU"/>
        </w:rPr>
        <w:t xml:space="preserve">___ </w:t>
      </w:r>
      <w:r w:rsidR="00D4748C">
        <w:rPr>
          <w:szCs w:val="24"/>
          <w:lang w:val="ru-RU"/>
        </w:rPr>
        <w:t xml:space="preserve"> </w:t>
      </w:r>
      <w:r w:rsidR="00501B0C">
        <w:rPr>
          <w:szCs w:val="24"/>
          <w:lang w:val="ru-RU"/>
        </w:rPr>
        <w:t>октя</w:t>
      </w:r>
      <w:r w:rsidR="000338E2">
        <w:rPr>
          <w:szCs w:val="24"/>
          <w:lang w:val="ru-RU"/>
        </w:rPr>
        <w:t>бря</w:t>
      </w:r>
      <w:r w:rsidR="00D4748C">
        <w:rPr>
          <w:szCs w:val="24"/>
          <w:lang w:val="ru-RU"/>
        </w:rPr>
        <w:t xml:space="preserve"> </w:t>
      </w:r>
      <w:r w:rsidR="00613359">
        <w:rPr>
          <w:szCs w:val="24"/>
          <w:lang w:val="ru-RU"/>
        </w:rPr>
        <w:t>2016г.</w:t>
      </w:r>
    </w:p>
    <w:p w14:paraId="0B02DE79" w14:textId="3378D588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 xml:space="preserve">Работы выполняются Подрядчиком в соответствии Графиком </w:t>
      </w:r>
      <w:r w:rsidR="0061154D">
        <w:rPr>
          <w:i/>
          <w:szCs w:val="24"/>
          <w:lang w:val="ru-RU"/>
        </w:rPr>
        <w:t>производства</w:t>
      </w:r>
      <w:r w:rsidRPr="0096341C">
        <w:rPr>
          <w:i/>
          <w:szCs w:val="24"/>
          <w:lang w:val="ru-RU"/>
        </w:rPr>
        <w:t xml:space="preserve"> Работ (Приложение  № </w:t>
      </w:r>
      <w:r w:rsidR="0061335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lastRenderedPageBreak/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EF5EA2C" w:rsidR="00E4058F" w:rsidRPr="0096341C" w:rsidRDefault="00613359" w:rsidP="00613359">
      <w:pPr>
        <w:tabs>
          <w:tab w:val="num" w:pos="4260"/>
        </w:tabs>
        <w:jc w:val="both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1.5. </w:t>
      </w:r>
      <w:r w:rsidR="00E4058F" w:rsidRPr="0096341C">
        <w:rPr>
          <w:sz w:val="24"/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="00E4058F" w:rsidRPr="0096341C">
        <w:rPr>
          <w:i/>
          <w:sz w:val="24"/>
          <w:szCs w:val="24"/>
          <w:lang w:val="x-none" w:eastAsia="x-none"/>
        </w:rPr>
        <w:t xml:space="preserve"> 30 % </w:t>
      </w:r>
      <w:r w:rsidR="00E4058F"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="00E4058F" w:rsidRPr="0096341C">
        <w:rPr>
          <w:sz w:val="24"/>
          <w:szCs w:val="24"/>
          <w:lang w:val="x-none" w:eastAsia="x-none"/>
        </w:rPr>
        <w:t>ов</w:t>
      </w:r>
      <w:proofErr w:type="spellEnd"/>
      <w:r w:rsidR="00E4058F"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="00E4058F" w:rsidRPr="0096341C">
        <w:rPr>
          <w:sz w:val="24"/>
          <w:szCs w:val="24"/>
          <w:lang w:eastAsia="x-none"/>
        </w:rPr>
        <w:t>3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2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6</w:t>
      </w:r>
      <w:r w:rsidR="00E4058F"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="00E4058F" w:rsidRPr="0096341C">
        <w:rPr>
          <w:sz w:val="24"/>
          <w:szCs w:val="24"/>
          <w:lang w:val="x-none" w:eastAsia="x-none"/>
        </w:rPr>
        <w:t>ами</w:t>
      </w:r>
      <w:proofErr w:type="spellEnd"/>
      <w:r w:rsidR="00E4058F"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64FB1232" w:rsidR="00E4058F" w:rsidRPr="0038409E" w:rsidRDefault="00613359" w:rsidP="00613359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>1.6.</w:t>
      </w:r>
      <w:r w:rsidR="00E4058F"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D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0B02DE7E" w14:textId="77777777" w:rsidR="00E4058F" w:rsidRPr="0096341C" w:rsidRDefault="00E4058F" w:rsidP="00613359">
      <w:pPr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6A5D4B9C" w:rsidR="00E4058F" w:rsidRPr="0096341C" w:rsidRDefault="00613359" w:rsidP="00613359">
      <w:pPr>
        <w:pStyle w:val="a9"/>
        <w:numPr>
          <w:ilvl w:val="1"/>
          <w:numId w:val="18"/>
        </w:numPr>
        <w:spacing w:line="240" w:lineRule="auto"/>
        <w:rPr>
          <w:szCs w:val="24"/>
        </w:rPr>
      </w:pPr>
      <w:r>
        <w:rPr>
          <w:szCs w:val="24"/>
          <w:lang w:val="ru-RU"/>
        </w:rPr>
        <w:t xml:space="preserve">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5C956C08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="00BD7438">
        <w:rPr>
          <w:szCs w:val="24"/>
          <w:lang w:val="ru-RU"/>
        </w:rPr>
        <w:t>Работ</w:t>
      </w:r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327B3370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2.1.1. из  стоимости Работ, выполняемых Подрядчиком по Договору. Стоимость Работ определяется на основании Смет, являющихся приложен</w:t>
      </w:r>
      <w:r w:rsidR="00C505ED">
        <w:rPr>
          <w:i/>
          <w:sz w:val="24"/>
          <w:szCs w:val="24"/>
        </w:rPr>
        <w:t>иями к Договору (далее - Смета).</w:t>
      </w:r>
      <w:r w:rsidRPr="0096341C">
        <w:rPr>
          <w:i/>
          <w:sz w:val="24"/>
          <w:szCs w:val="24"/>
        </w:rPr>
        <w:t xml:space="preserve"> 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</w:t>
      </w:r>
      <w:r w:rsidRPr="0096341C">
        <w:rPr>
          <w:szCs w:val="24"/>
        </w:rPr>
        <w:lastRenderedPageBreak/>
        <w:t>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E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79CB1D8C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B62E17">
        <w:rPr>
          <w:szCs w:val="24"/>
          <w:lang w:val="ru-RU"/>
        </w:rP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38D433D6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B62E17">
        <w:rPr>
          <w:szCs w:val="24"/>
          <w:lang w:val="ru-RU"/>
        </w:rPr>
        <w:t>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7ADBBB36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B62E17">
        <w:rPr>
          <w:szCs w:val="24"/>
          <w:lang w:val="ru-RU"/>
        </w:rPr>
        <w:t>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4456802E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B62E17">
        <w:rPr>
          <w:szCs w:val="24"/>
          <w:lang w:val="ru-RU"/>
        </w:rPr>
        <w:t>4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02248ABA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r w:rsidR="002909F5" w:rsidRPr="0096341C">
        <w:rPr>
          <w:sz w:val="24"/>
          <w:szCs w:val="24"/>
        </w:rPr>
        <w:t>Заказчик вправе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отказаться от</w:t>
      </w:r>
      <w:r w:rsidRPr="0096341C">
        <w:rPr>
          <w:sz w:val="24"/>
          <w:szCs w:val="24"/>
        </w:rPr>
        <w:t xml:space="preserve"> подписания таких актов и оплаты Работ и Расходов. </w:t>
      </w:r>
    </w:p>
    <w:p w14:paraId="0B02DE96" w14:textId="6633FEA4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B62E17">
        <w:rPr>
          <w:sz w:val="24"/>
          <w:szCs w:val="24"/>
        </w:rPr>
        <w:t>4</w:t>
      </w:r>
      <w:r w:rsidRPr="0096341C">
        <w:rPr>
          <w:sz w:val="24"/>
          <w:szCs w:val="24"/>
        </w:rPr>
        <w:t>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960FEEF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2.1</w:t>
      </w:r>
      <w:r w:rsidR="00B62E17">
        <w:rPr>
          <w:sz w:val="24"/>
          <w:szCs w:val="24"/>
        </w:rPr>
        <w:t>5</w:t>
      </w:r>
      <w:r w:rsidRPr="0096341C">
        <w:rPr>
          <w:sz w:val="24"/>
          <w:szCs w:val="24"/>
        </w:rPr>
        <w:t>. Если принятые Работы, указанные в п. 2.1</w:t>
      </w:r>
      <w:r w:rsidR="00B62E17">
        <w:rPr>
          <w:sz w:val="24"/>
          <w:szCs w:val="24"/>
        </w:rPr>
        <w:t>4</w:t>
      </w:r>
      <w:r w:rsidRPr="0096341C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14:paraId="0B02DE9A" w14:textId="04FD4192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</w:t>
      </w:r>
      <w:r w:rsidR="00B62E17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 порядке, установленном п. 2.1</w:t>
      </w:r>
      <w:r w:rsidR="00B62E17">
        <w:rPr>
          <w:sz w:val="24"/>
          <w:szCs w:val="24"/>
        </w:rPr>
        <w:t>4</w:t>
      </w:r>
      <w:r w:rsidRPr="0096341C">
        <w:rPr>
          <w:sz w:val="24"/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641841F8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B62E17">
        <w:rPr>
          <w:sz w:val="24"/>
          <w:szCs w:val="24"/>
        </w:rPr>
        <w:t>5</w:t>
      </w:r>
      <w:r w:rsidRPr="0096341C">
        <w:rPr>
          <w:sz w:val="24"/>
          <w:szCs w:val="24"/>
        </w:rPr>
        <w:t>.1. Комиссия для установления факта, указанного в п. 2.1</w:t>
      </w:r>
      <w:r w:rsidR="00B62E17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14:paraId="0B02DE9D" w14:textId="710B963A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="00B62E17">
        <w:rPr>
          <w:szCs w:val="24"/>
          <w:lang w:val="ru-RU"/>
        </w:rPr>
        <w:t>4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6BE6282B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B62E17">
        <w:rPr>
          <w:szCs w:val="24"/>
          <w:lang w:val="ru-RU"/>
        </w:rP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28B3A58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F96D97">
        <w:rPr>
          <w:i/>
          <w:sz w:val="24"/>
          <w:szCs w:val="24"/>
        </w:rPr>
        <w:t>100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, Подрядчику </w:t>
      </w:r>
      <w:r w:rsidR="00F96D97">
        <w:rPr>
          <w:i/>
          <w:sz w:val="24"/>
          <w:szCs w:val="24"/>
        </w:rPr>
        <w:t>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. </w:t>
      </w:r>
    </w:p>
    <w:p w14:paraId="0B02DEA0" w14:textId="4C9C63B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 w:rsidR="00B62E17">
        <w:rPr>
          <w:rFonts w:ascii="Times New Roman" w:hAnsi="Times New Roman"/>
          <w:sz w:val="24"/>
          <w:szCs w:val="24"/>
          <w:lang w:eastAsia="ru-RU"/>
        </w:rP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вправе в одностороннем порядке 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вносить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(ЗиС, ТПиР,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людения требований к объективно </w:t>
      </w:r>
      <w:r w:rsidRPr="0096341C">
        <w:rPr>
          <w:rFonts w:ascii="Times New Roman" w:hAnsi="Times New Roman"/>
          <w:sz w:val="24"/>
          <w:szCs w:val="24"/>
          <w:lang w:eastAsia="ru-RU"/>
        </w:rPr>
        <w:t>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</w:t>
      </w:r>
      <w:r w:rsidRPr="0096341C">
        <w:rPr>
          <w:rFonts w:ascii="Times New Roman" w:hAnsi="Times New Roman"/>
          <w:sz w:val="24"/>
          <w:szCs w:val="24"/>
          <w:lang w:eastAsia="ru-RU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ой срок не указан Заказчиком в </w:t>
      </w:r>
      <w:r w:rsidRPr="0096341C">
        <w:rPr>
          <w:rFonts w:ascii="Times New Roman" w:hAnsi="Times New Roman"/>
          <w:sz w:val="24"/>
          <w:szCs w:val="24"/>
          <w:lang w:eastAsia="ru-RU"/>
        </w:rPr>
        <w:t>таком уведомлении.</w:t>
      </w:r>
    </w:p>
    <w:p w14:paraId="0B02DEA1" w14:textId="6D5834F0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 w:rsidR="00B62E17">
        <w:rPr>
          <w:szCs w:val="24"/>
        </w:rP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05C4169D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</w:t>
      </w:r>
      <w:r w:rsidR="00B62E17">
        <w:rPr>
          <w:i/>
          <w:sz w:val="24"/>
          <w:szCs w:val="24"/>
        </w:rPr>
        <w:t>19</w:t>
      </w:r>
      <w:r w:rsidRPr="0096341C">
        <w:rPr>
          <w:i/>
          <w:sz w:val="24"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0B02DEA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bookmarkStart w:id="0" w:name="_GoBack"/>
      <w:bookmarkEnd w:id="0"/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313ACF6A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36BA554F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Провести инструктаж Подрядчика об Экологической политике (приложение № </w:t>
      </w:r>
      <w:r w:rsidR="00E40C0C">
        <w:rPr>
          <w:sz w:val="24"/>
          <w:szCs w:val="24"/>
        </w:rPr>
        <w:t>5</w:t>
      </w:r>
      <w:r w:rsidR="008F067E">
        <w:rPr>
          <w:sz w:val="24"/>
          <w:szCs w:val="24"/>
        </w:rPr>
        <w:t>)</w:t>
      </w:r>
      <w:r w:rsidRPr="0038409E">
        <w:rPr>
          <w:sz w:val="24"/>
          <w:szCs w:val="24"/>
        </w:rPr>
        <w:t>.</w:t>
      </w:r>
    </w:p>
    <w:p w14:paraId="0B02DEB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0B02DEB2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0B02DEB4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4838333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561CC3F0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.2. Проверять деятельность Подрядчика в части соблюдения им требований природоохранного законодательства, Системы экологического менеджмента (СЭМ) и санитарного состояния территории. </w:t>
      </w:r>
    </w:p>
    <w:p w14:paraId="0B02DEB9" w14:textId="7AC18381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3E07C606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2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3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4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5" w:name="sub_415"/>
      <w:bookmarkEnd w:id="4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5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26CEB0B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674973BA" w14:textId="77777777" w:rsidR="007E64A3" w:rsidRPr="0096341C" w:rsidRDefault="007E64A3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lastRenderedPageBreak/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11DDFD10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</w:t>
      </w:r>
      <w:r w:rsidR="00E430EC">
        <w:rPr>
          <w:i/>
          <w:sz w:val="24"/>
          <w:szCs w:val="24"/>
        </w:rPr>
        <w:t xml:space="preserve">Заказчика, Подрядчик обязуется </w:t>
      </w:r>
      <w:r w:rsidRPr="0096341C">
        <w:rPr>
          <w:i/>
          <w:sz w:val="24"/>
          <w:szCs w:val="24"/>
        </w:rPr>
        <w:t>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5C1C5A05" w:rsidR="00E4058F" w:rsidRPr="0096341C" w:rsidRDefault="00E430EC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Подрядчик обязан </w:t>
      </w:r>
      <w:r w:rsidR="00E4058F" w:rsidRPr="0096341C">
        <w:rPr>
          <w:sz w:val="24"/>
          <w:szCs w:val="24"/>
        </w:rPr>
        <w:t>при привлечении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59EBC46D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</w:t>
      </w:r>
      <w:r w:rsidR="00E430EC">
        <w:rPr>
          <w:i/>
          <w:sz w:val="24"/>
          <w:szCs w:val="24"/>
        </w:rPr>
        <w:t xml:space="preserve">орядок привлечения Подрядчиком </w:t>
      </w:r>
      <w:r w:rsidRPr="0096341C">
        <w:rPr>
          <w:i/>
          <w:sz w:val="24"/>
          <w:szCs w:val="24"/>
        </w:rPr>
        <w:t>субподрядчиков: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</w:t>
      </w:r>
      <w:r w:rsidRPr="0096341C">
        <w:rPr>
          <w:i/>
          <w:sz w:val="24"/>
          <w:szCs w:val="24"/>
        </w:rPr>
        <w:lastRenderedPageBreak/>
        <w:t>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4570D50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</w:t>
      </w:r>
      <w:r w:rsidR="0084365D">
        <w:rPr>
          <w:i/>
          <w:sz w:val="24"/>
          <w:szCs w:val="24"/>
        </w:rPr>
        <w:t>(пять)</w:t>
      </w:r>
      <w:r w:rsidRPr="0096341C">
        <w:rPr>
          <w:i/>
          <w:sz w:val="24"/>
          <w:szCs w:val="24"/>
        </w:rPr>
        <w:t xml:space="preserve">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4051568B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 принятом решении Ответственное лицо Заказчика уведомляет Подрядчика не позднее </w:t>
      </w:r>
      <w:r w:rsidR="0084365D">
        <w:rPr>
          <w:i/>
          <w:sz w:val="24"/>
          <w:szCs w:val="24"/>
        </w:rPr>
        <w:t xml:space="preserve">3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1319C86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</w:t>
      </w:r>
      <w:r w:rsidR="00E430EC">
        <w:rPr>
          <w:i/>
          <w:sz w:val="24"/>
          <w:szCs w:val="24"/>
        </w:rPr>
        <w:t>ые лицензии, разрешения и (или)</w:t>
      </w:r>
      <w:r w:rsidRPr="0096341C">
        <w:rPr>
          <w:i/>
          <w:sz w:val="24"/>
          <w:szCs w:val="24"/>
        </w:rPr>
        <w:t xml:space="preserve"> свидетельства о допуске к соответствующим видам работ.</w:t>
      </w:r>
    </w:p>
    <w:p w14:paraId="0B02DED6" w14:textId="6FAF65D0" w:rsidR="00E4058F" w:rsidRPr="0096341C" w:rsidRDefault="00E430EC" w:rsidP="00E4058F">
      <w:pPr>
        <w:tabs>
          <w:tab w:val="left" w:pos="851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Подрядчик обязан уведомлять </w:t>
      </w:r>
      <w:r w:rsidR="00E4058F" w:rsidRPr="0096341C">
        <w:rPr>
          <w:i/>
          <w:sz w:val="24"/>
          <w:szCs w:val="24"/>
        </w:rPr>
        <w:t>Заказчика о наименовании и юридическом адресе треть</w:t>
      </w:r>
      <w:r>
        <w:rPr>
          <w:i/>
          <w:sz w:val="24"/>
          <w:szCs w:val="24"/>
        </w:rPr>
        <w:t xml:space="preserve">его лица, </w:t>
      </w:r>
      <w:r w:rsidR="00E4058F" w:rsidRPr="0096341C">
        <w:rPr>
          <w:i/>
          <w:sz w:val="24"/>
          <w:szCs w:val="24"/>
        </w:rPr>
        <w:t>привлеченного с согласия Заказчика для</w:t>
      </w:r>
      <w:r>
        <w:rPr>
          <w:i/>
          <w:sz w:val="24"/>
          <w:szCs w:val="24"/>
        </w:rPr>
        <w:t xml:space="preserve"> выполнения Работ по Договору, </w:t>
      </w:r>
      <w:r w:rsidR="00E4058F" w:rsidRPr="0096341C">
        <w:rPr>
          <w:i/>
          <w:sz w:val="24"/>
          <w:szCs w:val="24"/>
        </w:rPr>
        <w:t>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3CE0BCB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 w:rsidR="00F75742">
        <w:rPr>
          <w:sz w:val="24"/>
          <w:szCs w:val="24"/>
        </w:rPr>
        <w:t>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0F83E11D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</w:t>
      </w:r>
      <w:r w:rsidR="00E430EC">
        <w:rPr>
          <w:sz w:val="24"/>
          <w:szCs w:val="24"/>
        </w:rPr>
        <w:t xml:space="preserve">х актов </w:t>
      </w:r>
      <w:r w:rsidRPr="0096341C">
        <w:rPr>
          <w:sz w:val="24"/>
          <w:szCs w:val="24"/>
        </w:rPr>
        <w:t xml:space="preserve"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 w:val="24"/>
          <w:szCs w:val="24"/>
        </w:rPr>
        <w:t>и Приложением №</w:t>
      </w:r>
      <w:r w:rsidR="00F75742">
        <w:rPr>
          <w:i/>
          <w:sz w:val="24"/>
          <w:szCs w:val="24"/>
        </w:rPr>
        <w:t xml:space="preserve"> </w:t>
      </w:r>
      <w:r w:rsidR="00E40C0C">
        <w:rPr>
          <w:i/>
          <w:sz w:val="24"/>
          <w:szCs w:val="24"/>
        </w:rPr>
        <w:t>6</w:t>
      </w:r>
      <w:r w:rsidRPr="0096341C">
        <w:rPr>
          <w:i/>
          <w:sz w:val="24"/>
          <w:szCs w:val="24"/>
        </w:rPr>
        <w:t xml:space="preserve"> к настоящему Договору</w:t>
      </w:r>
      <w:r w:rsidRPr="0096341C">
        <w:rPr>
          <w:sz w:val="24"/>
          <w:szCs w:val="24"/>
        </w:rPr>
        <w:t>.</w:t>
      </w:r>
    </w:p>
    <w:p w14:paraId="0B02DEDB" w14:textId="28B4E883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8F067E">
        <w:rPr>
          <w:sz w:val="24"/>
          <w:szCs w:val="24"/>
        </w:rPr>
        <w:t xml:space="preserve"> 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Ростехнадзора РФ и противопожарной безопасности, ПУЭ, в том числе </w:t>
      </w:r>
      <w:r w:rsidRPr="0096341C">
        <w:rPr>
          <w:sz w:val="24"/>
          <w:szCs w:val="24"/>
        </w:rPr>
        <w:lastRenderedPageBreak/>
        <w:t xml:space="preserve">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14:paraId="0B02DEDF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3.2.14.</w:t>
      </w:r>
    </w:p>
    <w:p w14:paraId="0B02DEE1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1AB23BBF" w:rsidR="00E4058F" w:rsidRPr="0096341C" w:rsidRDefault="00E430EC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в течение 15 </w:t>
      </w:r>
      <w:r w:rsidR="00E4058F" w:rsidRPr="0096341C">
        <w:rPr>
          <w:i/>
          <w:sz w:val="24"/>
          <w:szCs w:val="24"/>
        </w:rPr>
        <w:t xml:space="preserve">дней с момента получения запроса от Заказчика обязан представить </w:t>
      </w:r>
      <w:r w:rsidR="002909F5" w:rsidRPr="0096341C">
        <w:rPr>
          <w:i/>
          <w:sz w:val="24"/>
          <w:szCs w:val="24"/>
        </w:rPr>
        <w:t>Заказчику документы</w:t>
      </w:r>
      <w:r w:rsidR="00E4058F" w:rsidRPr="0096341C">
        <w:rPr>
          <w:i/>
          <w:sz w:val="24"/>
          <w:szCs w:val="24"/>
        </w:rPr>
        <w:t>, подтверждающие размер расходов, понесенных при выполнении работ.</w:t>
      </w:r>
    </w:p>
    <w:p w14:paraId="0B02DEE3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Подрядчик обязан обеспечить вывоз производственных и бытовых отходов, а так же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69024F0E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0B02DEFD" w14:textId="15C6FEBB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</w:t>
      </w:r>
      <w:r w:rsidR="00F75742">
        <w:rPr>
          <w:i/>
          <w:sz w:val="24"/>
          <w:szCs w:val="24"/>
        </w:rPr>
        <w:t>.</w:t>
      </w:r>
      <w:r w:rsidRPr="0096341C">
        <w:rPr>
          <w:i/>
          <w:sz w:val="24"/>
          <w:szCs w:val="24"/>
        </w:rPr>
        <w:t xml:space="preserve">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091E5F51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3.2.24</w:t>
      </w:r>
      <w:r w:rsidR="00E4058F" w:rsidRPr="0096341C">
        <w:rPr>
          <w:i/>
          <w:sz w:val="24"/>
          <w:szCs w:val="24"/>
        </w:rPr>
        <w:t xml:space="preserve"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</w:t>
      </w:r>
      <w:r w:rsidR="00E4058F" w:rsidRPr="0096341C">
        <w:rPr>
          <w:i/>
          <w:sz w:val="24"/>
          <w:szCs w:val="24"/>
        </w:rPr>
        <w:lastRenderedPageBreak/>
        <w:t>переданных демонтированных материалов, в порядке и размере, определяемым отдельным договором между Сторонами.</w:t>
      </w:r>
    </w:p>
    <w:p w14:paraId="0B02DEFF" w14:textId="19F6C0FC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3.2.25</w:t>
      </w:r>
      <w:r w:rsidR="00E4058F" w:rsidRPr="0096341C">
        <w:rPr>
          <w:i/>
          <w:sz w:val="24"/>
          <w:szCs w:val="24"/>
        </w:rPr>
        <w:t>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4BF94B47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3.2.26</w:t>
      </w:r>
      <w:r w:rsidR="00E4058F" w:rsidRPr="0096341C">
        <w:rPr>
          <w:i/>
          <w:sz w:val="24"/>
          <w:szCs w:val="24"/>
        </w:rPr>
        <w:t>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2E5D101E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r w:rsidR="002909F5" w:rsidRPr="0096341C">
        <w:rPr>
          <w:i/>
          <w:sz w:val="24"/>
          <w:szCs w:val="24"/>
        </w:rPr>
        <w:t>также</w:t>
      </w:r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96341C" w:rsidRDefault="00E4058F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30C10B51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Работы выполняются Подрядчиком </w:t>
      </w:r>
      <w:r w:rsidR="00403AB6">
        <w:rPr>
          <w:i/>
          <w:sz w:val="24"/>
          <w:szCs w:val="24"/>
        </w:rPr>
        <w:t>поэтапно</w:t>
      </w:r>
      <w:r w:rsidRPr="0096341C">
        <w:rPr>
          <w:i/>
          <w:sz w:val="24"/>
          <w:szCs w:val="24"/>
        </w:rPr>
        <w:t xml:space="preserve">. Наименование и сроки выполнения Работ определяются Графиком </w:t>
      </w:r>
      <w:r w:rsidR="008F067E">
        <w:rPr>
          <w:i/>
          <w:sz w:val="24"/>
          <w:szCs w:val="24"/>
        </w:rPr>
        <w:t>производства</w:t>
      </w:r>
      <w:r w:rsidRPr="0096341C">
        <w:rPr>
          <w:i/>
          <w:sz w:val="24"/>
          <w:szCs w:val="24"/>
        </w:rPr>
        <w:t xml:space="preserve"> Работ (</w:t>
      </w:r>
      <w:r w:rsidR="0061154D" w:rsidRPr="0096341C">
        <w:rPr>
          <w:i/>
          <w:sz w:val="24"/>
          <w:szCs w:val="24"/>
        </w:rPr>
        <w:t>Приложение №</w:t>
      </w:r>
      <w:r w:rsidRPr="0096341C">
        <w:rPr>
          <w:i/>
          <w:sz w:val="24"/>
          <w:szCs w:val="24"/>
        </w:rPr>
        <w:t xml:space="preserve"> </w:t>
      </w:r>
      <w:r w:rsidR="0061154D" w:rsidRPr="008F067E">
        <w:rPr>
          <w:i/>
          <w:sz w:val="24"/>
          <w:szCs w:val="24"/>
        </w:rPr>
        <w:t>2</w:t>
      </w:r>
      <w:r w:rsidR="0061154D">
        <w:rPr>
          <w:i/>
          <w:sz w:val="24"/>
          <w:szCs w:val="24"/>
        </w:rPr>
        <w:t xml:space="preserve"> </w:t>
      </w:r>
      <w:r w:rsidR="0061154D" w:rsidRPr="0096341C">
        <w:rPr>
          <w:i/>
          <w:sz w:val="24"/>
          <w:szCs w:val="24"/>
        </w:rPr>
        <w:t>к</w:t>
      </w:r>
      <w:r w:rsidRPr="0096341C">
        <w:rPr>
          <w:i/>
          <w:sz w:val="24"/>
          <w:szCs w:val="24"/>
        </w:rPr>
        <w:t xml:space="preserve"> Договору). Сдача-приемка выполненных Работ производится ежемесячно.  </w:t>
      </w:r>
    </w:p>
    <w:p w14:paraId="0B02DF07" w14:textId="463A58F9" w:rsidR="00E4058F" w:rsidRPr="0096341C" w:rsidRDefault="0038468B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25 числа каждого месяца</w:t>
      </w:r>
      <w:r w:rsidR="00E4058F" w:rsidRPr="0096341C">
        <w:rPr>
          <w:sz w:val="24"/>
          <w:szCs w:val="24"/>
        </w:rPr>
        <w:t xml:space="preserve"> Подрядчик направляет Заказчику</w:t>
      </w:r>
      <w:r w:rsidR="0031037F">
        <w:rPr>
          <w:sz w:val="24"/>
          <w:szCs w:val="24"/>
        </w:rPr>
        <w:t>:</w:t>
      </w:r>
    </w:p>
    <w:p w14:paraId="0B02DF09" w14:textId="1FBA3D5F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Акт о приемке выполненных работ</w:t>
      </w:r>
      <w:r w:rsidR="00E4058F" w:rsidRPr="0096341C">
        <w:rPr>
          <w:i/>
          <w:sz w:val="24"/>
          <w:szCs w:val="24"/>
        </w:rPr>
        <w:t xml:space="preserve"> (КС 2), </w:t>
      </w:r>
    </w:p>
    <w:p w14:paraId="0B02DF0A" w14:textId="34DA7AB3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Справку о стоимости выполненных работ и затрат</w:t>
      </w:r>
      <w:r w:rsidRPr="0096341C">
        <w:rPr>
          <w:i/>
          <w:szCs w:val="24"/>
        </w:rPr>
        <w:t xml:space="preserve"> </w:t>
      </w:r>
      <w:r w:rsidR="00E4058F" w:rsidRPr="0096341C">
        <w:rPr>
          <w:i/>
          <w:sz w:val="24"/>
          <w:szCs w:val="24"/>
        </w:rPr>
        <w:t>(К</w:t>
      </w:r>
      <w:r>
        <w:rPr>
          <w:i/>
          <w:sz w:val="24"/>
          <w:szCs w:val="24"/>
        </w:rPr>
        <w:t>С</w:t>
      </w:r>
      <w:r w:rsidR="00E4058F" w:rsidRPr="0096341C">
        <w:rPr>
          <w:i/>
          <w:sz w:val="24"/>
          <w:szCs w:val="24"/>
        </w:rPr>
        <w:t xml:space="preserve">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555D82FC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r w:rsidR="006E646F" w:rsidRPr="0096341C">
        <w:rPr>
          <w:i/>
          <w:sz w:val="24"/>
          <w:szCs w:val="24"/>
        </w:rPr>
        <w:t>документации, указанной</w:t>
      </w:r>
      <w:r w:rsidRPr="0096341C">
        <w:rPr>
          <w:i/>
          <w:sz w:val="24"/>
          <w:szCs w:val="24"/>
        </w:rPr>
        <w:t xml:space="preserve"> </w:t>
      </w:r>
      <w:r w:rsidRPr="00F75742">
        <w:rPr>
          <w:i/>
          <w:sz w:val="24"/>
          <w:szCs w:val="24"/>
        </w:rPr>
        <w:t xml:space="preserve">в </w:t>
      </w:r>
      <w:r w:rsidR="00F75742" w:rsidRPr="00F75742">
        <w:rPr>
          <w:sz w:val="24"/>
          <w:szCs w:val="24"/>
        </w:rPr>
        <w:t>СП70.13330.2012</w:t>
      </w:r>
      <w:r w:rsidRPr="0096341C">
        <w:rPr>
          <w:i/>
          <w:sz w:val="24"/>
          <w:szCs w:val="24"/>
        </w:rPr>
        <w:t xml:space="preserve"> 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10597E4D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r w:rsidR="006E646F" w:rsidRPr="0096341C">
        <w:rPr>
          <w:sz w:val="24"/>
          <w:szCs w:val="24"/>
        </w:rPr>
        <w:t>оформляется Заказчиком</w:t>
      </w:r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17D073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14:paraId="0B02DF11" w14:textId="3987306D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F75742">
        <w:rPr>
          <w:i/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 (</w:t>
      </w:r>
      <w:r w:rsidR="00F75742">
        <w:rPr>
          <w:i/>
          <w:sz w:val="24"/>
          <w:szCs w:val="24"/>
        </w:rPr>
        <w:t>два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524B161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 xml:space="preserve">Готовность принимаемых ответственных конструкций, скрытых работ и систем подтверждается </w:t>
      </w:r>
      <w:r w:rsidR="006E646F" w:rsidRPr="0096341C">
        <w:rPr>
          <w:i/>
          <w:sz w:val="24"/>
          <w:szCs w:val="24"/>
        </w:rPr>
        <w:t>оформлением Подрядчиком</w:t>
      </w:r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72895FAB" w14:textId="74C00D02" w:rsidR="003B5192" w:rsidRPr="003B5192" w:rsidRDefault="003B5192" w:rsidP="008034DB">
      <w:pPr>
        <w:pStyle w:val="ad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B5192">
        <w:rPr>
          <w:rFonts w:ascii="Times New Roman" w:hAnsi="Times New Roman"/>
          <w:bCs/>
          <w:sz w:val="24"/>
          <w:szCs w:val="24"/>
        </w:rPr>
        <w:t>Заказчик оплачивает Подрядчику выполненные и принятые Работы (этап работ) на основании подписанных обеими Сторонами документов, указанных в п. 4.2. Договора, в течение 30 (тридцати) календарных дней с даты подписания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14:paraId="0B02DF1F" w14:textId="77777777" w:rsidR="00E4058F" w:rsidRPr="003B5192" w:rsidRDefault="00E4058F" w:rsidP="003B5192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B5192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3B5192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6E7E945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r w:rsidR="002909F5" w:rsidRPr="0096341C">
        <w:rPr>
          <w:i/>
          <w:sz w:val="24"/>
          <w:szCs w:val="24"/>
        </w:rPr>
        <w:t>выполнения всех</w:t>
      </w:r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3C1D129" w14:textId="168F52A1" w:rsidR="001D2732" w:rsidRPr="0038409E" w:rsidRDefault="001D2732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34E2BE2B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</w:t>
      </w:r>
      <w:r w:rsidR="00E430EC">
        <w:rPr>
          <w:rFonts w:ascii="Times New Roman" w:hAnsi="Times New Roman" w:cs="Times New Roman"/>
          <w:sz w:val="24"/>
          <w:szCs w:val="24"/>
        </w:rPr>
        <w:t xml:space="preserve">ациями) РФ. Не уведомление или </w:t>
      </w:r>
      <w:r w:rsidR="00F24808" w:rsidRPr="0096341C">
        <w:rPr>
          <w:rFonts w:ascii="Times New Roman" w:hAnsi="Times New Roman" w:cs="Times New Roman"/>
          <w:sz w:val="24"/>
          <w:szCs w:val="24"/>
        </w:rPr>
        <w:t>несвоевременное уведомление лишает Стороны права ссылаться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 </w:t>
      </w:r>
      <w:r w:rsidR="00F24808" w:rsidRPr="0096341C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96341C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55D69A4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D2732">
        <w:rPr>
          <w:rFonts w:ascii="Times New Roman" w:hAnsi="Times New Roman" w:cs="Times New Roman"/>
          <w:i/>
        </w:rPr>
        <w:t>60 (шестьдесят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3DB929EB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>В отношении</w:t>
      </w:r>
      <w:r w:rsidR="001D2732">
        <w:rPr>
          <w:rFonts w:ascii="Times New Roman" w:hAnsi="Times New Roman" w:cs="Times New Roman"/>
          <w:i/>
        </w:rPr>
        <w:t xml:space="preserve"> материалов, запасных частей и </w:t>
      </w:r>
      <w:r w:rsidRPr="0096341C">
        <w:rPr>
          <w:rFonts w:ascii="Times New Roman" w:hAnsi="Times New Roman" w:cs="Times New Roman"/>
          <w:i/>
        </w:rPr>
        <w:t>оборудования Подрядчика, используемых Подрядчиком при выполнении Рабо</w:t>
      </w:r>
      <w:r w:rsidR="00E430EC">
        <w:rPr>
          <w:rFonts w:ascii="Times New Roman" w:hAnsi="Times New Roman" w:cs="Times New Roman"/>
          <w:i/>
        </w:rPr>
        <w:t xml:space="preserve">т, гарантийный срок составляет </w:t>
      </w:r>
      <w:r w:rsidRPr="0096341C">
        <w:rPr>
          <w:rFonts w:ascii="Times New Roman" w:hAnsi="Times New Roman" w:cs="Times New Roman"/>
          <w:i/>
        </w:rPr>
        <w:t xml:space="preserve">24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5F88F08A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r w:rsidR="009F6F6C" w:rsidRPr="0096341C">
        <w:rPr>
          <w:sz w:val="24"/>
          <w:szCs w:val="24"/>
        </w:rPr>
        <w:t>в Договоре</w:t>
      </w:r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15AC8AC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r w:rsidR="00F24808" w:rsidRPr="0096341C">
        <w:rPr>
          <w:sz w:val="24"/>
          <w:szCs w:val="24"/>
        </w:rPr>
        <w:t>размере 100</w:t>
      </w:r>
      <w:r w:rsidRPr="0096341C">
        <w:rPr>
          <w:i/>
          <w:sz w:val="24"/>
          <w:szCs w:val="24"/>
        </w:rPr>
        <w:t xml:space="preserve"> 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устранения недостатков.</w:t>
      </w:r>
    </w:p>
    <w:p w14:paraId="0B02DF42" w14:textId="3D59C1C3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 xml:space="preserve">% </w:t>
      </w:r>
      <w:r w:rsidR="00F24808" w:rsidRPr="0096341C">
        <w:rPr>
          <w:sz w:val="24"/>
          <w:szCs w:val="24"/>
        </w:rPr>
        <w:t>от</w:t>
      </w:r>
      <w:r w:rsidRPr="0096341C">
        <w:rPr>
          <w:sz w:val="24"/>
          <w:szCs w:val="24"/>
        </w:rPr>
        <w:t xml:space="preserve"> стоимости Работ, </w:t>
      </w:r>
      <w:r w:rsidR="00F24808" w:rsidRPr="0096341C">
        <w:rPr>
          <w:sz w:val="24"/>
          <w:szCs w:val="24"/>
        </w:rPr>
        <w:t>выполняемых Подрядчиком</w:t>
      </w:r>
      <w:r w:rsidRPr="0096341C">
        <w:rPr>
          <w:sz w:val="24"/>
          <w:szCs w:val="24"/>
        </w:rPr>
        <w:t xml:space="preserve"> по настоящему Договору.</w:t>
      </w:r>
    </w:p>
    <w:p w14:paraId="0B02DF43" w14:textId="7A14760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элементов Оборудования, требующих восстановления.   </w:t>
      </w:r>
    </w:p>
    <w:p w14:paraId="0B02DF44" w14:textId="5B1C0CB9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r w:rsidR="00F24808" w:rsidRPr="0096341C">
        <w:rPr>
          <w:sz w:val="24"/>
          <w:szCs w:val="24"/>
        </w:rPr>
        <w:t>от стоимости</w:t>
      </w:r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33AA0C9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F24808" w:rsidRPr="0096341C">
        <w:rPr>
          <w:sz w:val="24"/>
          <w:szCs w:val="24"/>
        </w:rPr>
        <w:t>Договору без</w:t>
      </w:r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44E127D4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</w:t>
      </w:r>
      <w:r w:rsidR="002909F5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числе,</w:t>
      </w:r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4A" w14:textId="653FBE0C" w:rsidR="00E4058F" w:rsidRPr="006128F1" w:rsidRDefault="00E4058F" w:rsidP="006128F1">
      <w:pPr>
        <w:pStyle w:val="ad"/>
        <w:numPr>
          <w:ilvl w:val="1"/>
          <w:numId w:val="10"/>
        </w:numPr>
        <w:rPr>
          <w:rFonts w:ascii="Times New Roman" w:hAnsi="Times New Roman"/>
          <w:i/>
          <w:sz w:val="24"/>
          <w:szCs w:val="24"/>
        </w:rPr>
      </w:pPr>
      <w:r w:rsidRPr="006128F1">
        <w:rPr>
          <w:rFonts w:ascii="Times New Roman" w:hAnsi="Times New Roman"/>
          <w:i/>
          <w:sz w:val="24"/>
          <w:szCs w:val="24"/>
        </w:rPr>
        <w:t xml:space="preserve">За нарушение Подрядчиком: </w:t>
      </w:r>
    </w:p>
    <w:p w14:paraId="0B02DF4B" w14:textId="0360B19A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</w:t>
      </w:r>
      <w:r w:rsidRPr="0096341C">
        <w:rPr>
          <w:i/>
          <w:sz w:val="24"/>
          <w:szCs w:val="24"/>
        </w:rPr>
        <w:lastRenderedPageBreak/>
        <w:t xml:space="preserve">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2909F5" w:rsidRPr="0096341C">
        <w:rPr>
          <w:i/>
          <w:sz w:val="24"/>
          <w:szCs w:val="24"/>
        </w:rPr>
        <w:t>материалов, на</w:t>
      </w:r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4C" w14:textId="43437F1B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r w:rsidR="002909F5" w:rsidRPr="0096341C">
        <w:rPr>
          <w:i/>
          <w:sz w:val="24"/>
          <w:szCs w:val="24"/>
        </w:rPr>
        <w:t>начислить Подрядчику</w:t>
      </w:r>
      <w:r w:rsidRPr="0096341C">
        <w:rPr>
          <w:i/>
          <w:sz w:val="24"/>
          <w:szCs w:val="24"/>
        </w:rPr>
        <w:t xml:space="preserve"> неустойку в размере </w:t>
      </w:r>
      <w:r w:rsidR="002909F5" w:rsidRPr="0096341C">
        <w:rPr>
          <w:i/>
          <w:sz w:val="24"/>
          <w:szCs w:val="24"/>
        </w:rPr>
        <w:t>500 (</w:t>
      </w:r>
      <w:r w:rsidRPr="0096341C">
        <w:rPr>
          <w:i/>
          <w:sz w:val="24"/>
          <w:szCs w:val="24"/>
        </w:rPr>
        <w:t>Пятьсот) рублей за каждый документ за каждый день просрочки</w:t>
      </w:r>
    </w:p>
    <w:p w14:paraId="0B02DF52" w14:textId="035786EB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2909F5" w:rsidRPr="0096341C">
        <w:rPr>
          <w:sz w:val="24"/>
          <w:szCs w:val="24"/>
        </w:rPr>
        <w:t>материалов, на</w:t>
      </w:r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1C3CE8BB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r w:rsidR="002909F5" w:rsidRPr="0096341C">
        <w:rPr>
          <w:sz w:val="24"/>
          <w:szCs w:val="24"/>
        </w:rPr>
        <w:t>оплаты, за</w:t>
      </w:r>
      <w:r w:rsidRPr="0096341C">
        <w:rPr>
          <w:sz w:val="24"/>
          <w:szCs w:val="24"/>
        </w:rPr>
        <w:t xml:space="preserve"> каждый день </w:t>
      </w:r>
      <w:r w:rsidR="002909F5" w:rsidRPr="0096341C">
        <w:rPr>
          <w:sz w:val="24"/>
          <w:szCs w:val="24"/>
        </w:rPr>
        <w:t>просрочки платежа, но</w:t>
      </w:r>
      <w:r w:rsidRPr="0096341C">
        <w:rPr>
          <w:sz w:val="24"/>
          <w:szCs w:val="24"/>
        </w:rPr>
        <w:t xml:space="preserve"> не более 5% от суммы задолженности.</w:t>
      </w:r>
    </w:p>
    <w:p w14:paraId="0B02DF54" w14:textId="777F7EB3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="008501AC">
        <w:rPr>
          <w:rFonts w:ascii="Times New Roman" w:hAnsi="Times New Roman" w:cs="Times New Roman"/>
          <w:i/>
        </w:rPr>
        <w:t>на объекте, на котором Подрядчиком производились Работы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 w:rsidR="00E40C0C">
        <w:rPr>
          <w:rFonts w:ascii="Times New Roman" w:hAnsi="Times New Roman" w:cs="Times New Roman"/>
        </w:rPr>
        <w:t>7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56312F2F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2909F5" w:rsidRPr="0096341C">
        <w:rPr>
          <w:rFonts w:ascii="Times New Roman" w:hAnsi="Times New Roman" w:cs="Times New Roman"/>
        </w:rPr>
        <w:t>Заказчику неустойку</w:t>
      </w:r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2E4B5E2F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</w:t>
      </w:r>
      <w:r w:rsidR="002909F5" w:rsidRPr="0096341C">
        <w:rPr>
          <w:sz w:val="24"/>
          <w:szCs w:val="24"/>
        </w:rPr>
        <w:t>Договора Заказчиком и требования возврата,</w:t>
      </w:r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01DDA6D3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r w:rsidR="002909F5" w:rsidRPr="0096341C">
        <w:rPr>
          <w:i/>
          <w:sz w:val="24"/>
          <w:szCs w:val="24"/>
        </w:rPr>
        <w:t>тридцать) календарных</w:t>
      </w:r>
      <w:r w:rsidRPr="0096341C">
        <w:rPr>
          <w:sz w:val="24"/>
          <w:szCs w:val="24"/>
        </w:rPr>
        <w:t xml:space="preserve"> дней;</w:t>
      </w:r>
    </w:p>
    <w:p w14:paraId="0B02DF5F" w14:textId="3F900CC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в случае, если будут разумные основания полагать, что Работы не будут завершены в срок либо </w:t>
      </w:r>
      <w:r w:rsidR="002909F5" w:rsidRPr="0096341C">
        <w:rPr>
          <w:sz w:val="24"/>
          <w:szCs w:val="24"/>
        </w:rPr>
        <w:t>Работы содержат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существенные недостатки,</w:t>
      </w:r>
      <w:r w:rsidRPr="0096341C">
        <w:rPr>
          <w:sz w:val="24"/>
          <w:szCs w:val="24"/>
        </w:rPr>
        <w:t xml:space="preserve">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32205E0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r w:rsidR="002909F5" w:rsidRPr="0096341C">
        <w:rPr>
          <w:sz w:val="24"/>
          <w:szCs w:val="24"/>
        </w:rPr>
        <w:t>о признании</w:t>
      </w:r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4C7D4195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r w:rsidR="002909F5" w:rsidRPr="0096341C">
        <w:rPr>
          <w:sz w:val="24"/>
          <w:szCs w:val="24"/>
        </w:rPr>
        <w:t>необходимой для</w:t>
      </w:r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грубого нарушения Подрядчиком п.п. 3.2.12, 3.2.13 настоящего договора, повлекшего ущерб;</w:t>
      </w:r>
    </w:p>
    <w:p w14:paraId="0B02DF64" w14:textId="36021D8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r w:rsidR="002909F5" w:rsidRPr="0096341C">
        <w:rPr>
          <w:sz w:val="24"/>
          <w:szCs w:val="24"/>
        </w:rPr>
        <w:t>порядке отказаться</w:t>
      </w:r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6E58AC1E" w:rsidR="00E4058F" w:rsidRPr="0096341C" w:rsidRDefault="009F6F6C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решивший</w:t>
      </w:r>
      <w:r w:rsidR="00E4058F"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56882A4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9F6F6C" w:rsidRPr="0096341C">
        <w:rPr>
          <w:sz w:val="24"/>
          <w:szCs w:val="24"/>
        </w:rPr>
        <w:t>в уведомлении</w:t>
      </w:r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5B3092D9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2909F5" w:rsidRPr="0096341C">
        <w:rPr>
          <w:sz w:val="24"/>
          <w:szCs w:val="24"/>
        </w:rPr>
        <w:t>Работ, и</w:t>
      </w:r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1BBFB599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r w:rsidR="002909F5" w:rsidRPr="0096341C">
        <w:rPr>
          <w:sz w:val="24"/>
          <w:szCs w:val="24"/>
        </w:rPr>
        <w:t>право на</w:t>
      </w:r>
      <w:r w:rsidRPr="0096341C">
        <w:rPr>
          <w:sz w:val="24"/>
          <w:szCs w:val="24"/>
        </w:rPr>
        <w:t xml:space="preserve"> отказ от </w:t>
      </w:r>
      <w:r w:rsidR="002909F5" w:rsidRPr="0096341C">
        <w:rPr>
          <w:sz w:val="24"/>
          <w:szCs w:val="24"/>
        </w:rPr>
        <w:t>приемки работ</w:t>
      </w:r>
      <w:r w:rsidRPr="0096341C">
        <w:rPr>
          <w:sz w:val="24"/>
          <w:szCs w:val="24"/>
        </w:rPr>
        <w:t>, выполненных после даты расторжения.</w:t>
      </w:r>
    </w:p>
    <w:p w14:paraId="0B02DF6B" w14:textId="7B0BC2FC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</w:t>
      </w:r>
      <w:r w:rsidR="00C505ED">
        <w:rPr>
          <w:i/>
          <w:sz w:val="24"/>
          <w:szCs w:val="24"/>
        </w:rPr>
        <w:t>____</w:t>
      </w:r>
      <w:r w:rsidR="004E276D">
        <w:rPr>
          <w:i/>
          <w:sz w:val="24"/>
          <w:szCs w:val="24"/>
        </w:rPr>
        <w:t>» ию</w:t>
      </w:r>
      <w:r w:rsidR="009F6F6C">
        <w:rPr>
          <w:i/>
          <w:sz w:val="24"/>
          <w:szCs w:val="24"/>
        </w:rPr>
        <w:t>н</w:t>
      </w:r>
      <w:r w:rsidR="004E276D">
        <w:rPr>
          <w:i/>
          <w:sz w:val="24"/>
          <w:szCs w:val="24"/>
        </w:rPr>
        <w:t xml:space="preserve">я </w:t>
      </w:r>
      <w:r>
        <w:rPr>
          <w:i/>
          <w:sz w:val="24"/>
          <w:szCs w:val="24"/>
        </w:rPr>
        <w:t>20</w:t>
      </w:r>
      <w:r w:rsidR="004E276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г.</w:t>
      </w:r>
    </w:p>
    <w:p w14:paraId="0B02DF6C" w14:textId="77777777" w:rsidR="00180B74" w:rsidRDefault="00180B74" w:rsidP="00180B74">
      <w:pPr>
        <w:spacing w:line="240" w:lineRule="atLeast"/>
        <w:ind w:firstLine="567"/>
        <w:rPr>
          <w:b/>
          <w:bCs/>
          <w:i/>
          <w:sz w:val="24"/>
          <w:szCs w:val="24"/>
        </w:rPr>
      </w:pP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2" w14:textId="4672DF96" w:rsidR="00003FB5" w:rsidRPr="00003FB5" w:rsidRDefault="00E4058F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003FB5">
        <w:rPr>
          <w:i/>
          <w:szCs w:val="24"/>
        </w:rPr>
        <w:t xml:space="preserve">Арбитражном суде </w:t>
      </w:r>
      <w:r w:rsidR="004E276D">
        <w:t>Республики Карелия</w:t>
      </w:r>
      <w:r w:rsidR="00003FB5" w:rsidRPr="00003FB5">
        <w:rPr>
          <w:i/>
          <w:szCs w:val="24"/>
        </w:rPr>
        <w:t>.</w:t>
      </w:r>
    </w:p>
    <w:p w14:paraId="0B02DF73" w14:textId="20AE464F" w:rsidR="00E4058F" w:rsidRPr="00003FB5" w:rsidRDefault="00B91CEA" w:rsidP="00B91CE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00B332C6" w14:textId="77777777" w:rsidR="00290FC7" w:rsidRPr="00792AFD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290FC7" w:rsidRPr="00792AFD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75AF73D3" w14:textId="77777777" w:rsidR="00290FC7" w:rsidRPr="0096341C" w:rsidRDefault="00290FC7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AF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14:paraId="66FB51B3" w14:textId="77777777" w:rsidR="00290FC7" w:rsidRPr="00290FC7" w:rsidRDefault="00290FC7" w:rsidP="00290FC7">
      <w:pPr>
        <w:ind w:firstLine="709"/>
        <w:jc w:val="both"/>
        <w:rPr>
          <w:color w:val="000000"/>
          <w:sz w:val="24"/>
          <w:szCs w:val="24"/>
        </w:rPr>
      </w:pPr>
      <w:r w:rsidRPr="00290FC7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CA929BD" w:rsidR="00E4058F" w:rsidRPr="0096341C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15A92873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r w:rsidR="002909F5" w:rsidRPr="0096341C">
        <w:rPr>
          <w:rFonts w:ascii="Times New Roman" w:hAnsi="Times New Roman" w:cs="Times New Roman"/>
          <w:sz w:val="24"/>
          <w:szCs w:val="24"/>
        </w:rPr>
        <w:t>случаев,</w:t>
      </w:r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Бенефициарная оговорка. </w:t>
      </w:r>
    </w:p>
    <w:p w14:paraId="0B02DF81" w14:textId="26B6DD06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2909F5" w:rsidRPr="0096341C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4E276D">
        <w:rPr>
          <w:rStyle w:val="Barcode"/>
          <w:rFonts w:ascii="Times New Roman" w:hAnsi="Times New Roman"/>
          <w:sz w:val="24"/>
          <w:szCs w:val="24"/>
        </w:rPr>
        <w:t xml:space="preserve">е, приведенной в Приложении № </w:t>
      </w:r>
      <w:r w:rsidR="00E40C0C">
        <w:rPr>
          <w:rStyle w:val="Barcode"/>
          <w:rFonts w:ascii="Times New Roman" w:hAnsi="Times New Roman"/>
          <w:sz w:val="24"/>
          <w:szCs w:val="24"/>
        </w:rPr>
        <w:t>10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hyperlink r:id="rId16" w:history="1">
        <w:r w:rsidR="00B91CEA" w:rsidRPr="00136D19">
          <w:rPr>
            <w:rStyle w:val="af0"/>
          </w:rPr>
          <w:t>muslimova.vk@karelia.tgc1.ru</w:t>
        </w:r>
      </w:hyperlink>
      <w:r w:rsidR="00B91CEA">
        <w:rPr>
          <w:rStyle w:val="af0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5DACF9C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B" w14:textId="5B0B93EC" w:rsidR="00E4058F" w:rsidRPr="0096341C" w:rsidRDefault="00E4058F" w:rsidP="0038254E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r w:rsidR="004E276D">
        <w:rPr>
          <w:rFonts w:ascii="Times New Roman" w:hAnsi="Times New Roman" w:cs="Times New Roman"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51F6"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0E9ED3D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r w:rsidR="00EB7810" w:rsidRPr="0096341C">
        <w:rPr>
          <w:rFonts w:ascii="Times New Roman" w:hAnsi="Times New Roman" w:cs="Times New Roman"/>
          <w:sz w:val="24"/>
          <w:szCs w:val="24"/>
        </w:rPr>
        <w:t>поименованные в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0B02DF92" w14:textId="77777777" w:rsidR="00E4058F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6B10C877" w14:textId="65FC221F" w:rsidR="00664CB1" w:rsidRPr="0096341C" w:rsidRDefault="00664CB1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>
        <w:rPr>
          <w:szCs w:val="24"/>
          <w:lang w:val="ru-RU"/>
        </w:rPr>
        <w:t>Приложение № 4: График оплаты выполненных работ.</w:t>
      </w:r>
    </w:p>
    <w:p w14:paraId="0B02DF95" w14:textId="21113834" w:rsidR="00E4058F" w:rsidRPr="00B91CEA" w:rsidRDefault="00B91CEA" w:rsidP="00F27257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 w:rsidR="00664CB1">
        <w:rPr>
          <w:i/>
          <w:szCs w:val="24"/>
          <w:lang w:val="ru-RU"/>
        </w:rPr>
        <w:t>5</w:t>
      </w:r>
      <w:r>
        <w:rPr>
          <w:i/>
          <w:szCs w:val="24"/>
        </w:rPr>
        <w:t xml:space="preserve">: </w:t>
      </w:r>
      <w:r w:rsidR="00E4058F" w:rsidRPr="00B91CEA">
        <w:rPr>
          <w:i/>
          <w:szCs w:val="24"/>
        </w:rPr>
        <w:t xml:space="preserve"> Экологическ</w:t>
      </w:r>
      <w:r w:rsidR="00E4058F" w:rsidRPr="00B91CEA">
        <w:rPr>
          <w:i/>
          <w:szCs w:val="24"/>
          <w:lang w:val="ru-RU"/>
        </w:rPr>
        <w:t>ая политика</w:t>
      </w:r>
      <w:r w:rsidR="00E4058F" w:rsidRPr="00B91CEA">
        <w:rPr>
          <w:i/>
          <w:szCs w:val="24"/>
        </w:rPr>
        <w:t xml:space="preserve"> </w:t>
      </w:r>
    </w:p>
    <w:p w14:paraId="0B02DF97" w14:textId="73AD0855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lastRenderedPageBreak/>
        <w:t xml:space="preserve">Приложение № </w:t>
      </w:r>
      <w:r w:rsidR="00664CB1">
        <w:rPr>
          <w:rFonts w:ascii="Times New Roman" w:hAnsi="Times New Roman" w:cs="Times New Roman"/>
          <w:i/>
        </w:rPr>
        <w:t>6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0B02DF98" w14:textId="4C5549BE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664CB1">
        <w:rPr>
          <w:i/>
          <w:sz w:val="24"/>
          <w:szCs w:val="24"/>
        </w:rPr>
        <w:t>7</w:t>
      </w:r>
      <w:r w:rsidR="004E276D" w:rsidRPr="0096341C">
        <w:rPr>
          <w:i/>
          <w:sz w:val="24"/>
          <w:szCs w:val="24"/>
        </w:rPr>
        <w:t>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143798F2" w14:textId="778E7296" w:rsidR="000627E2" w:rsidRPr="008F067E" w:rsidRDefault="00044045" w:rsidP="000627E2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8</w:t>
      </w:r>
      <w:r w:rsidRPr="000627E2">
        <w:rPr>
          <w:i/>
          <w:sz w:val="24"/>
          <w:szCs w:val="24"/>
        </w:rPr>
        <w:t xml:space="preserve">: </w:t>
      </w:r>
      <w:r w:rsidR="000627E2" w:rsidRPr="008F067E">
        <w:rPr>
          <w:i/>
          <w:sz w:val="24"/>
          <w:szCs w:val="24"/>
        </w:rPr>
        <w:t>Перечень и порядок страхования рисков.</w:t>
      </w:r>
    </w:p>
    <w:p w14:paraId="0B02DF9A" w14:textId="4E4B7EE6" w:rsidR="00E4058F" w:rsidRPr="000627E2" w:rsidRDefault="00E4058F" w:rsidP="00BF7CCE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9</w:t>
      </w:r>
      <w:r w:rsidRPr="000627E2">
        <w:rPr>
          <w:i/>
          <w:sz w:val="24"/>
          <w:szCs w:val="24"/>
        </w:rPr>
        <w:t xml:space="preserve">: </w:t>
      </w:r>
      <w:r w:rsidR="000627E2" w:rsidRPr="000627E2">
        <w:rPr>
          <w:i/>
          <w:sz w:val="24"/>
          <w:szCs w:val="24"/>
        </w:rPr>
        <w:t>Форма Акта сдачи-приемки выполненных работ.</w:t>
      </w:r>
    </w:p>
    <w:p w14:paraId="0B02DF9B" w14:textId="39536737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664CB1">
        <w:rPr>
          <w:sz w:val="24"/>
          <w:szCs w:val="24"/>
        </w:rPr>
        <w:t>10</w:t>
      </w:r>
      <w:r w:rsidR="004E276D">
        <w:rPr>
          <w:sz w:val="24"/>
          <w:szCs w:val="24"/>
        </w:rPr>
        <w:t>:</w:t>
      </w:r>
      <w:r w:rsidR="004E276D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4E276D" w:rsidRPr="0096341C">
        <w:rPr>
          <w:sz w:val="24"/>
          <w:szCs w:val="24"/>
        </w:rPr>
        <w:t>включая бенефициаров</w:t>
      </w:r>
      <w:r w:rsidR="004E276D">
        <w:rPr>
          <w:sz w:val="24"/>
          <w:szCs w:val="24"/>
        </w:rPr>
        <w:t xml:space="preserve"> (в том числе конечных).</w:t>
      </w:r>
    </w:p>
    <w:p w14:paraId="0B02DF9C" w14:textId="030B555A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</w:t>
      </w:r>
      <w:r w:rsidR="008F067E">
        <w:rPr>
          <w:sz w:val="24"/>
          <w:szCs w:val="24"/>
        </w:rPr>
        <w:t xml:space="preserve"> </w:t>
      </w:r>
      <w:r w:rsidR="00044045">
        <w:rPr>
          <w:sz w:val="24"/>
          <w:szCs w:val="24"/>
        </w:rPr>
        <w:t>1</w:t>
      </w:r>
      <w:r w:rsidR="00664CB1">
        <w:rPr>
          <w:sz w:val="24"/>
          <w:szCs w:val="24"/>
        </w:rPr>
        <w:t>1</w:t>
      </w:r>
      <w:r w:rsidR="004E276D">
        <w:rPr>
          <w:sz w:val="24"/>
          <w:szCs w:val="24"/>
        </w:rPr>
        <w:t>: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0B02DF9D" w14:textId="77777777" w:rsidR="00E4058F" w:rsidRPr="00C36D24" w:rsidRDefault="00E4058F" w:rsidP="00E4058F">
      <w:pPr>
        <w:ind w:firstLine="720"/>
        <w:jc w:val="center"/>
        <w:rPr>
          <w:sz w:val="24"/>
          <w:szCs w:val="24"/>
        </w:rPr>
      </w:pPr>
    </w:p>
    <w:p w14:paraId="0B02DF9E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Примечание: Условия договора, выделенные курсивом, являются примерными. Остальные условия договора являются типовыми и не подлежат изменению. </w:t>
      </w:r>
    </w:p>
    <w:p w14:paraId="0B02DF9F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0B02DFA1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E4058F" w:rsidRPr="0096341C" w14:paraId="0B02DFA4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79705F9C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  <w:r w:rsidR="004E276D" w:rsidRPr="004E276D">
              <w:rPr>
                <w:sz w:val="24"/>
                <w:szCs w:val="24"/>
              </w:rPr>
              <w:t>ОАО «Территориальная генерирующая компания №1»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4F0" w14:textId="76C8AB1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1057810153400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>ИНН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7841312071</w:t>
            </w:r>
          </w:p>
          <w:p w14:paraId="115D1F43" w14:textId="4D46A32A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КПП 780501001</w:t>
            </w:r>
          </w:p>
          <w:p w14:paraId="3C84F92C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 Б</w:t>
            </w:r>
          </w:p>
          <w:p w14:paraId="5457F0CA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Фактический адрес197198, г. Санкт-Петербург, пр. Добролюбова, д.16, корп. 2, литер А, Бизнес-центр «Арена Холл»</w:t>
            </w:r>
          </w:p>
          <w:p w14:paraId="4CBD4D20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Почтовый адрес197198, г. Санкт-Петербург, </w:t>
            </w:r>
          </w:p>
          <w:p w14:paraId="1544930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пр. Добролюбова, д.16, корп. 2, литер А, Бизнес-центр «Арена Холл»</w:t>
            </w:r>
          </w:p>
          <w:p w14:paraId="02C840B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Р/с 40702810309000000005  </w:t>
            </w:r>
          </w:p>
          <w:p w14:paraId="57668A09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в ОАО «АБ «РОССИЯ» г. Санкт-Петербург</w:t>
            </w:r>
          </w:p>
          <w:p w14:paraId="13CA5CE8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К/</w:t>
            </w:r>
            <w:proofErr w:type="spellStart"/>
            <w:r w:rsidRPr="00D61B03">
              <w:rPr>
                <w:sz w:val="22"/>
                <w:szCs w:val="22"/>
              </w:rPr>
              <w:t>сч</w:t>
            </w:r>
            <w:proofErr w:type="spellEnd"/>
            <w:r w:rsidRPr="00D61B03">
              <w:rPr>
                <w:sz w:val="22"/>
                <w:szCs w:val="22"/>
              </w:rPr>
              <w:t xml:space="preserve"> 30101810800000000861 в ГРКЦ ГУ Банка России по Санкт- Петербургу </w:t>
            </w:r>
          </w:p>
          <w:p w14:paraId="555AEE65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БИК 044030861</w:t>
            </w:r>
          </w:p>
          <w:p w14:paraId="572456AB" w14:textId="384EB3E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ОКПО 77441631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 xml:space="preserve"> ОКОНХ_11130 </w:t>
            </w:r>
          </w:p>
          <w:p w14:paraId="281DBB2F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Филиал «Карельский» ОАО «ТГК-1»</w:t>
            </w:r>
          </w:p>
          <w:p w14:paraId="3E5949E3" w14:textId="77777777" w:rsidR="00B608BE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Адрес: 185035, г. Петрозаводск, </w:t>
            </w:r>
          </w:p>
          <w:p w14:paraId="17A2C47B" w14:textId="02746B8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ул. Кирова, 43,</w:t>
            </w:r>
          </w:p>
          <w:p w14:paraId="5A586452" w14:textId="650330FF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ИНН 7841312071, КПП 100102001, </w:t>
            </w:r>
          </w:p>
          <w:p w14:paraId="0B02DFAD" w14:textId="0C9A875F" w:rsidR="00E4058F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Контактный телефон:/ факс (8142) 70-33-48/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78-48-29</w:t>
            </w:r>
          </w:p>
          <w:p w14:paraId="0B02DFB0" w14:textId="7C5FA566" w:rsidR="00E4058F" w:rsidRPr="0096341C" w:rsidRDefault="00E4058F">
            <w:pPr>
              <w:rPr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ИНН  _______________________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КПП  _______________________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Почтовый адрес:  ________________________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B02DFC0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CF60F50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Заместитель генерального директора-                                                                                                директор филиала «Карельский» ОАО «ТГК-1»</w:t>
      </w:r>
    </w:p>
    <w:p w14:paraId="76B635F8" w14:textId="77777777" w:rsidR="00D61B03" w:rsidRPr="00D61B03" w:rsidRDefault="00D61B03" w:rsidP="00D61B03">
      <w:pPr>
        <w:rPr>
          <w:sz w:val="24"/>
          <w:szCs w:val="24"/>
        </w:rPr>
      </w:pPr>
    </w:p>
    <w:p w14:paraId="474156FE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__________________В.В. Белов</w:t>
      </w:r>
      <w:r w:rsidRPr="00D61B03">
        <w:rPr>
          <w:sz w:val="24"/>
          <w:szCs w:val="24"/>
        </w:rPr>
        <w:tab/>
      </w:r>
    </w:p>
    <w:p w14:paraId="30B31754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</w:p>
    <w:p w14:paraId="6192CF2D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lastRenderedPageBreak/>
        <w:t>«____»_______________2016   г.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</w:t>
      </w:r>
      <w:r w:rsidRPr="00D61B03">
        <w:rPr>
          <w:sz w:val="24"/>
          <w:szCs w:val="24"/>
        </w:rPr>
        <w:tab/>
        <w:t xml:space="preserve"> 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</w:t>
      </w:r>
    </w:p>
    <w:p w14:paraId="5822CD22" w14:textId="77777777" w:rsidR="00D61B03" w:rsidRPr="00D61B03" w:rsidRDefault="00D61B03" w:rsidP="00D61B03">
      <w:pPr>
        <w:rPr>
          <w:sz w:val="24"/>
          <w:szCs w:val="24"/>
        </w:rPr>
      </w:pPr>
    </w:p>
    <w:p w14:paraId="4A247EBF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751F46B7" w14:textId="3FC7FED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филиала «Карельский» </w:t>
      </w:r>
      <w:r w:rsidR="002909F5" w:rsidRPr="00D61B03">
        <w:rPr>
          <w:sz w:val="24"/>
          <w:szCs w:val="24"/>
        </w:rPr>
        <w:t>ОАО «</w:t>
      </w:r>
      <w:r w:rsidRPr="00D61B03">
        <w:rPr>
          <w:sz w:val="24"/>
          <w:szCs w:val="24"/>
        </w:rPr>
        <w:t>ТГК-1»</w:t>
      </w:r>
    </w:p>
    <w:p w14:paraId="4BE8D8CF" w14:textId="77777777" w:rsidR="00D61B03" w:rsidRPr="00D61B03" w:rsidRDefault="00D61B03" w:rsidP="00D61B03">
      <w:pPr>
        <w:rPr>
          <w:sz w:val="24"/>
          <w:szCs w:val="24"/>
        </w:rPr>
      </w:pPr>
    </w:p>
    <w:p w14:paraId="0B02DFC6" w14:textId="3ED260A1" w:rsidR="00BE512C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 Е.В. Герлиц</w:t>
      </w:r>
      <w:r w:rsidRPr="00F83560">
        <w:t xml:space="preserve">   </w:t>
      </w:r>
    </w:p>
    <w:p w14:paraId="0B02DFC7" w14:textId="77777777" w:rsidR="00C36D24" w:rsidRDefault="00C36D24" w:rsidP="000F1BFE">
      <w:pPr>
        <w:rPr>
          <w:sz w:val="24"/>
          <w:szCs w:val="24"/>
        </w:rPr>
      </w:pPr>
    </w:p>
    <w:p w14:paraId="0B02DFC8" w14:textId="77777777" w:rsidR="00C36D24" w:rsidRDefault="00C36D24" w:rsidP="000F1BFE">
      <w:pPr>
        <w:rPr>
          <w:sz w:val="24"/>
          <w:szCs w:val="24"/>
        </w:rPr>
      </w:pP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63EF554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FA7BBF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F85C484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09D0D1E6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B112525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BCAC5F2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3D18B606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80BC73D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6E75ECD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52CD131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361FBE0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1088742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5F39C25F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45E296B8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20BCF360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10E3DD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0B0D7D7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B550169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723FCB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AA32E7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13B0663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070FEC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79EAC09A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DEBC98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99E59E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6AEC501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6C9FD7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E0CA59B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639DEB6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521B6D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396F73CD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3BA4D54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35386E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1DC28E2F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4BD559B8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BD17E3F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EE4FE97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3207E08A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1C54F838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2C343C1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80AFA90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783B29AC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0BAA7A5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0280409F" w:rsidR="00C36D24" w:rsidRPr="000051F6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lastRenderedPageBreak/>
        <w:t xml:space="preserve">Приложение № </w:t>
      </w:r>
      <w:r w:rsidR="00044045">
        <w:rPr>
          <w:color w:val="000000"/>
          <w:sz w:val="24"/>
          <w:szCs w:val="24"/>
        </w:rPr>
        <w:t>1</w:t>
      </w:r>
      <w:r w:rsidR="00664CB1">
        <w:rPr>
          <w:color w:val="000000"/>
          <w:sz w:val="24"/>
          <w:szCs w:val="24"/>
        </w:rPr>
        <w:t>1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29E48FAF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« ___» </w:t>
      </w:r>
      <w:r w:rsidRPr="00C36D24">
        <w:rPr>
          <w:color w:val="000000"/>
          <w:sz w:val="24"/>
          <w:szCs w:val="24"/>
        </w:rPr>
        <w:tab/>
        <w:t>20</w:t>
      </w:r>
      <w:r w:rsidR="00D61B03">
        <w:rPr>
          <w:color w:val="000000"/>
          <w:sz w:val="24"/>
          <w:szCs w:val="24"/>
        </w:rPr>
        <w:t>16</w:t>
      </w:r>
      <w:r w:rsidRPr="00C36D24">
        <w:rPr>
          <w:color w:val="000000"/>
          <w:sz w:val="24"/>
          <w:szCs w:val="24"/>
        </w:rPr>
        <w:t xml:space="preserve">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0B02DFD3" w14:textId="6EED9309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«____»_________201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4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5" w14:textId="0768E7B9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</w:t>
      </w:r>
      <w:r w:rsidR="00B608BE">
        <w:rPr>
          <w:i/>
          <w:sz w:val="24"/>
          <w:szCs w:val="24"/>
        </w:rPr>
        <w:t>Петрозаводск</w:t>
      </w:r>
      <w:r>
        <w:rPr>
          <w:i/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>«___» __________201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6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7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0B02DFD8" w14:textId="010898C1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D61B03">
        <w:rPr>
          <w:rStyle w:val="Barcode"/>
          <w:color w:val="000000"/>
          <w:sz w:val="24"/>
          <w:szCs w:val="24"/>
        </w:rPr>
        <w:t xml:space="preserve">       Подрядчик </w:t>
      </w:r>
      <w:r>
        <w:rPr>
          <w:rStyle w:val="Barcode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0B02DFD9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44CCAA1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390A91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68F1B823" w:rsidR="00C36D24" w:rsidRDefault="00C36D24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7B924D4" w14:textId="7E1801DC" w:rsidR="00D61B03" w:rsidRDefault="00C36D24" w:rsidP="00D61B03">
      <w:pPr>
        <w:rPr>
          <w:rStyle w:val="Barcode"/>
          <w:color w:val="000000"/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 xml:space="preserve">Подрядчик________________      </w:t>
      </w:r>
      <w:r w:rsidR="00D61B03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Заказчик </w:t>
      </w:r>
    </w:p>
    <w:p w14:paraId="770E9B21" w14:textId="4DDB0567" w:rsidR="00D61B03" w:rsidRPr="00D61B03" w:rsidRDefault="00D61B03" w:rsidP="00D61B03">
      <w:pPr>
        <w:ind w:left="4956"/>
        <w:rPr>
          <w:sz w:val="24"/>
          <w:szCs w:val="24"/>
        </w:rPr>
      </w:pPr>
      <w:r w:rsidRPr="00D61B03">
        <w:rPr>
          <w:sz w:val="24"/>
          <w:szCs w:val="24"/>
        </w:rPr>
        <w:t xml:space="preserve">Заместитель генерального директора-                                                                                                                                                                                                                                                                        директор филиала «Карельский» ОАО  "ТГК-1"                        </w:t>
      </w:r>
    </w:p>
    <w:p w14:paraId="06622625" w14:textId="77777777" w:rsidR="00D61B03" w:rsidRPr="00D61B03" w:rsidRDefault="00D61B03" w:rsidP="00D61B03">
      <w:pPr>
        <w:rPr>
          <w:sz w:val="24"/>
          <w:szCs w:val="24"/>
        </w:rPr>
      </w:pPr>
    </w:p>
    <w:p w14:paraId="0B02DFE0" w14:textId="444F70FA" w:rsidR="00C36D24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 xml:space="preserve">                                                                           </w:t>
      </w:r>
      <w:r w:rsidRPr="00D61B03">
        <w:rPr>
          <w:sz w:val="24"/>
          <w:szCs w:val="24"/>
        </w:rPr>
        <w:tab/>
        <w:t xml:space="preserve">         __________________В.В. Белов</w:t>
      </w:r>
    </w:p>
    <w:p w14:paraId="2C27F7DF" w14:textId="77777777" w:rsidR="00D61B03" w:rsidRDefault="00D61B03" w:rsidP="00D61B0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9A710A1" w14:textId="145CF344" w:rsidR="00D61B03" w:rsidRPr="00D61B03" w:rsidRDefault="00D61B03" w:rsidP="00D61B03">
      <w:pPr>
        <w:ind w:left="4248" w:firstLine="708"/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4935D99D" w14:textId="432DE368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</w:t>
      </w:r>
      <w:r w:rsidRPr="00D61B03">
        <w:rPr>
          <w:sz w:val="24"/>
          <w:szCs w:val="24"/>
        </w:rPr>
        <w:t>филиала «Карельский» ОАО «ТГК-1»</w:t>
      </w:r>
    </w:p>
    <w:p w14:paraId="31EA2FCE" w14:textId="77777777" w:rsidR="00D61B03" w:rsidRPr="00D61B03" w:rsidRDefault="00D61B03" w:rsidP="00D61B03">
      <w:pPr>
        <w:rPr>
          <w:sz w:val="24"/>
          <w:szCs w:val="24"/>
        </w:rPr>
      </w:pPr>
    </w:p>
    <w:p w14:paraId="0038CE87" w14:textId="77777777" w:rsidR="00D61B03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                   __________________ Е.В. Герлиц</w:t>
      </w:r>
    </w:p>
    <w:p w14:paraId="0B02DFE1" w14:textId="77777777" w:rsidR="00C36D24" w:rsidRPr="0096341C" w:rsidRDefault="00C36D24" w:rsidP="00C36D24">
      <w:pPr>
        <w:rPr>
          <w:szCs w:val="24"/>
        </w:rPr>
      </w:pPr>
    </w:p>
    <w:p w14:paraId="0B02DFE2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E4058F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2AB7A" w14:textId="77777777" w:rsidR="00DE5237" w:rsidRDefault="00DE5237" w:rsidP="00DA3BF5">
      <w:r>
        <w:separator/>
      </w:r>
    </w:p>
  </w:endnote>
  <w:endnote w:type="continuationSeparator" w:id="0">
    <w:p w14:paraId="5B2A6A1D" w14:textId="77777777" w:rsidR="00DE5237" w:rsidRDefault="00DE523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0B02DFE8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823DB3">
          <w:rPr>
            <w:noProof/>
          </w:rPr>
          <w:t>6</w:t>
        </w:r>
        <w:r w:rsidR="00DA3BF5">
          <w:fldChar w:fldCharType="end"/>
        </w:r>
      </w:p>
    </w:sdtContent>
  </w:sdt>
  <w:p w14:paraId="0B02DFE9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3333F" w14:textId="77777777" w:rsidR="00DE5237" w:rsidRDefault="00DE5237" w:rsidP="00DA3BF5">
      <w:r>
        <w:separator/>
      </w:r>
    </w:p>
  </w:footnote>
  <w:footnote w:type="continuationSeparator" w:id="0">
    <w:p w14:paraId="00D5D83E" w14:textId="77777777" w:rsidR="00DE5237" w:rsidRDefault="00DE5237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1E100D52"/>
    <w:multiLevelType w:val="hybridMultilevel"/>
    <w:tmpl w:val="8836FF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7" w15:restartNumberingAfterBreak="0">
    <w:nsid w:val="3EE75E7E"/>
    <w:multiLevelType w:val="multilevel"/>
    <w:tmpl w:val="CAE07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9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4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5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7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3E2B6D"/>
    <w:multiLevelType w:val="multilevel"/>
    <w:tmpl w:val="7DBC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8E2"/>
    <w:rsid w:val="00033A2A"/>
    <w:rsid w:val="00036E00"/>
    <w:rsid w:val="00036FBD"/>
    <w:rsid w:val="0004022D"/>
    <w:rsid w:val="0004293D"/>
    <w:rsid w:val="00044045"/>
    <w:rsid w:val="00045ECE"/>
    <w:rsid w:val="00050CC5"/>
    <w:rsid w:val="00052BED"/>
    <w:rsid w:val="00055D2D"/>
    <w:rsid w:val="000564C6"/>
    <w:rsid w:val="00060459"/>
    <w:rsid w:val="000621E5"/>
    <w:rsid w:val="000627E2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B7D07"/>
    <w:rsid w:val="001C3A9A"/>
    <w:rsid w:val="001C6A80"/>
    <w:rsid w:val="001D2732"/>
    <w:rsid w:val="00203EBB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09F5"/>
    <w:rsid w:val="00290FC7"/>
    <w:rsid w:val="00291083"/>
    <w:rsid w:val="002912F3"/>
    <w:rsid w:val="002A3041"/>
    <w:rsid w:val="002B0189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037F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1D73"/>
    <w:rsid w:val="003759A2"/>
    <w:rsid w:val="00377AD2"/>
    <w:rsid w:val="0038254E"/>
    <w:rsid w:val="0038409E"/>
    <w:rsid w:val="00384678"/>
    <w:rsid w:val="0038468B"/>
    <w:rsid w:val="003874F2"/>
    <w:rsid w:val="00390276"/>
    <w:rsid w:val="00390A91"/>
    <w:rsid w:val="00397EF3"/>
    <w:rsid w:val="003A1E82"/>
    <w:rsid w:val="003A5C8A"/>
    <w:rsid w:val="003B5192"/>
    <w:rsid w:val="003C4529"/>
    <w:rsid w:val="003C5779"/>
    <w:rsid w:val="003C7BB0"/>
    <w:rsid w:val="003D5BD6"/>
    <w:rsid w:val="003D668D"/>
    <w:rsid w:val="003E3005"/>
    <w:rsid w:val="00402470"/>
    <w:rsid w:val="00403AB6"/>
    <w:rsid w:val="00403AD6"/>
    <w:rsid w:val="0041797D"/>
    <w:rsid w:val="004219AD"/>
    <w:rsid w:val="00421E6F"/>
    <w:rsid w:val="0043767E"/>
    <w:rsid w:val="004434D7"/>
    <w:rsid w:val="0045380F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4E276D"/>
    <w:rsid w:val="00501B0C"/>
    <w:rsid w:val="00520765"/>
    <w:rsid w:val="00524DC8"/>
    <w:rsid w:val="00546752"/>
    <w:rsid w:val="0055778D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154D"/>
    <w:rsid w:val="006128F1"/>
    <w:rsid w:val="00613359"/>
    <w:rsid w:val="00614A9C"/>
    <w:rsid w:val="00620017"/>
    <w:rsid w:val="0062186F"/>
    <w:rsid w:val="006241DA"/>
    <w:rsid w:val="0062528A"/>
    <w:rsid w:val="0063344F"/>
    <w:rsid w:val="00640ABB"/>
    <w:rsid w:val="006505D7"/>
    <w:rsid w:val="00653210"/>
    <w:rsid w:val="00655846"/>
    <w:rsid w:val="0065680C"/>
    <w:rsid w:val="0066024C"/>
    <w:rsid w:val="00664CB1"/>
    <w:rsid w:val="00665D19"/>
    <w:rsid w:val="0066707E"/>
    <w:rsid w:val="00670A30"/>
    <w:rsid w:val="00670B93"/>
    <w:rsid w:val="006847B9"/>
    <w:rsid w:val="00693F47"/>
    <w:rsid w:val="006A10D8"/>
    <w:rsid w:val="006A3FEC"/>
    <w:rsid w:val="006B261B"/>
    <w:rsid w:val="006B274A"/>
    <w:rsid w:val="006B3FCF"/>
    <w:rsid w:val="006C78A3"/>
    <w:rsid w:val="006D449D"/>
    <w:rsid w:val="006E31DD"/>
    <w:rsid w:val="006E5F07"/>
    <w:rsid w:val="006E646F"/>
    <w:rsid w:val="006E6B91"/>
    <w:rsid w:val="006E79C4"/>
    <w:rsid w:val="006F144E"/>
    <w:rsid w:val="00720868"/>
    <w:rsid w:val="00720F76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7E64A3"/>
    <w:rsid w:val="008034DB"/>
    <w:rsid w:val="00820AB0"/>
    <w:rsid w:val="008235E7"/>
    <w:rsid w:val="00823CEE"/>
    <w:rsid w:val="00823DB3"/>
    <w:rsid w:val="0083258D"/>
    <w:rsid w:val="00841ABD"/>
    <w:rsid w:val="0084365D"/>
    <w:rsid w:val="008501AC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F067E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11D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6F6C"/>
    <w:rsid w:val="009F77C2"/>
    <w:rsid w:val="00A00D46"/>
    <w:rsid w:val="00A05762"/>
    <w:rsid w:val="00A07E17"/>
    <w:rsid w:val="00A143FD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608BE"/>
    <w:rsid w:val="00B62E17"/>
    <w:rsid w:val="00B74C35"/>
    <w:rsid w:val="00B75932"/>
    <w:rsid w:val="00B76060"/>
    <w:rsid w:val="00B86258"/>
    <w:rsid w:val="00B91CEA"/>
    <w:rsid w:val="00BA40B2"/>
    <w:rsid w:val="00BA4830"/>
    <w:rsid w:val="00BA6220"/>
    <w:rsid w:val="00BA6E34"/>
    <w:rsid w:val="00BB3ABE"/>
    <w:rsid w:val="00BB709B"/>
    <w:rsid w:val="00BC3549"/>
    <w:rsid w:val="00BC739E"/>
    <w:rsid w:val="00BD620C"/>
    <w:rsid w:val="00BD7438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10EB"/>
    <w:rsid w:val="00C437F1"/>
    <w:rsid w:val="00C43971"/>
    <w:rsid w:val="00C455FE"/>
    <w:rsid w:val="00C46ABF"/>
    <w:rsid w:val="00C505ED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A6D31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4748C"/>
    <w:rsid w:val="00D544F4"/>
    <w:rsid w:val="00D54FBA"/>
    <w:rsid w:val="00D57D41"/>
    <w:rsid w:val="00D604E8"/>
    <w:rsid w:val="00D61B03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5237"/>
    <w:rsid w:val="00DE7652"/>
    <w:rsid w:val="00DF7964"/>
    <w:rsid w:val="00E13563"/>
    <w:rsid w:val="00E17688"/>
    <w:rsid w:val="00E2689E"/>
    <w:rsid w:val="00E26A95"/>
    <w:rsid w:val="00E4058F"/>
    <w:rsid w:val="00E40C0C"/>
    <w:rsid w:val="00E41723"/>
    <w:rsid w:val="00E430EC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EB7810"/>
    <w:rsid w:val="00F02CE5"/>
    <w:rsid w:val="00F02E6A"/>
    <w:rsid w:val="00F04A36"/>
    <w:rsid w:val="00F06373"/>
    <w:rsid w:val="00F24808"/>
    <w:rsid w:val="00F32EA5"/>
    <w:rsid w:val="00F34206"/>
    <w:rsid w:val="00F46C9B"/>
    <w:rsid w:val="00F50942"/>
    <w:rsid w:val="00F511CB"/>
    <w:rsid w:val="00F55321"/>
    <w:rsid w:val="00F572FA"/>
    <w:rsid w:val="00F657BD"/>
    <w:rsid w:val="00F70DCB"/>
    <w:rsid w:val="00F75742"/>
    <w:rsid w:val="00F767A4"/>
    <w:rsid w:val="00F946DA"/>
    <w:rsid w:val="00F96D97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338E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3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muslimova.vk@karelia.tgc1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11295-9690-4979-8683-82704993A834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E84FE33F</Template>
  <TotalTime>36</TotalTime>
  <Pages>19</Pages>
  <Words>8695</Words>
  <Characters>49563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Савельева Мария Юрьевна</cp:lastModifiedBy>
  <cp:revision>17</cp:revision>
  <cp:lastPrinted>2016-03-18T07:18:00Z</cp:lastPrinted>
  <dcterms:created xsi:type="dcterms:W3CDTF">2016-03-01T12:46:00Z</dcterms:created>
  <dcterms:modified xsi:type="dcterms:W3CDTF">2016-03-30T11:15:00Z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  <property fmtid="{D5CDD505-2E9C-101B-9397-08002B2CF9AE}" pid="4" name="_NewReviewCycle">
    <vt:lpwstr/>
  </property>
  <property fmtid="{D5CDD505-2E9C-101B-9397-08002B2CF9AE}" pid="5" name="_AdHocReviewCycleID">
    <vt:i4>-497876468</vt:i4>
  </property>
  <property fmtid="{D5CDD505-2E9C-101B-9397-08002B2CF9AE}" pid="6" name="_EmailSubject">
    <vt:lpwstr>испр. замечания ТГК 2428</vt:lpwstr>
  </property>
  <property fmtid="{D5CDD505-2E9C-101B-9397-08002B2CF9AE}" pid="7" name="_AuthorEmail">
    <vt:lpwstr>muslimova.vk@karelia.tgc1.ru</vt:lpwstr>
  </property>
  <property fmtid="{D5CDD505-2E9C-101B-9397-08002B2CF9AE}" pid="8" name="_AuthorEmailDisplayName">
    <vt:lpwstr>Муслимова Вера Константиновна</vt:lpwstr>
  </property>
  <property fmtid="{D5CDD505-2E9C-101B-9397-08002B2CF9AE}" pid="9" name="_PreviousAdHocReviewCycleID">
    <vt:i4>-421380653</vt:i4>
  </property>
  <property fmtid="{D5CDD505-2E9C-101B-9397-08002B2CF9AE}" pid="10" name="_ReviewingToolsShownOnce">
    <vt:lpwstr/>
  </property>
</Properties>
</file>